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4E42BE92" w14:textId="77777777" w:rsidR="00065B9A" w:rsidRDefault="00276642" w:rsidP="00EC0B8B">
            <w:pPr>
              <w:pStyle w:val="ezdravienormal"/>
            </w:pPr>
            <w:r>
              <w:t>24</w:t>
            </w:r>
            <w:r w:rsidR="00150241">
              <w:t>.09</w:t>
            </w:r>
            <w:r w:rsidR="3958ECAA">
              <w:t>.2024</w:t>
            </w:r>
          </w:p>
          <w:p w14:paraId="29F3011E" w14:textId="566299F6" w:rsidR="00796241" w:rsidRDefault="00796241" w:rsidP="00EC0B8B">
            <w:pPr>
              <w:pStyle w:val="ezdravienormal"/>
            </w:pPr>
            <w:r>
              <w:t>25.09.2024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252002BC" w14:textId="77777777" w:rsidR="00065B9A" w:rsidRDefault="00276642" w:rsidP="00297F40">
            <w:pPr>
              <w:pStyle w:val="ezdravienormal"/>
            </w:pPr>
            <w:r>
              <w:t>13</w:t>
            </w:r>
            <w:r w:rsidR="001F02EE">
              <w:t>.00 hod. – 1</w:t>
            </w:r>
            <w:r>
              <w:t>4</w:t>
            </w:r>
            <w:r w:rsidR="001F02EE">
              <w:t>.0</w:t>
            </w:r>
            <w:r w:rsidR="3958ECAA">
              <w:t>0 hod.</w:t>
            </w:r>
          </w:p>
          <w:p w14:paraId="46FF3DDF" w14:textId="5B2BE87D" w:rsidR="00796241" w:rsidRDefault="00796241" w:rsidP="00297F40">
            <w:pPr>
              <w:pStyle w:val="ezdravienormal"/>
            </w:pPr>
            <w:r>
              <w:t>10:30 hod. – 11:15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3CEFEEF6" w14:textId="454BBA5A" w:rsidR="00276642" w:rsidRPr="00CA4CFC" w:rsidRDefault="00276642" w:rsidP="00276642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Tomáš Švec, SDI, MZ SR (online)</w:t>
            </w:r>
          </w:p>
          <w:p w14:paraId="5BAF34B3" w14:textId="2A5B334E" w:rsidR="00276642" w:rsidRDefault="00276642" w:rsidP="00276642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Martin Fobel, SDI, MZ SR (online)</w:t>
            </w:r>
          </w:p>
          <w:p w14:paraId="6B858EFE" w14:textId="36D704F6" w:rsidR="00276642" w:rsidRDefault="00276642" w:rsidP="00276642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Ján </w:t>
            </w:r>
            <w:proofErr w:type="spellStart"/>
            <w:r>
              <w:rPr>
                <w:rFonts w:cstheme="majorBidi"/>
              </w:rPr>
              <w:t>Rezábek</w:t>
            </w:r>
            <w:proofErr w:type="spellEnd"/>
            <w:r>
              <w:rPr>
                <w:rFonts w:cstheme="majorBidi"/>
              </w:rPr>
              <w:t xml:space="preserve">, </w:t>
            </w:r>
            <w:proofErr w:type="spellStart"/>
            <w:r>
              <w:rPr>
                <w:rFonts w:cstheme="majorBidi"/>
              </w:rPr>
              <w:t>MVision</w:t>
            </w:r>
            <w:proofErr w:type="spellEnd"/>
            <w:r>
              <w:rPr>
                <w:rFonts w:cstheme="majorBidi"/>
              </w:rPr>
              <w:t xml:space="preserve"> (online)</w:t>
            </w:r>
          </w:p>
          <w:p w14:paraId="7DCB898D" w14:textId="5D88B33E" w:rsidR="00276642" w:rsidRDefault="00276642" w:rsidP="00276642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Rob Verbeek, </w:t>
            </w:r>
            <w:proofErr w:type="spellStart"/>
            <w:r>
              <w:rPr>
                <w:rFonts w:cstheme="majorBidi"/>
              </w:rPr>
              <w:t>MVision</w:t>
            </w:r>
            <w:proofErr w:type="spellEnd"/>
            <w:r>
              <w:rPr>
                <w:rFonts w:cstheme="majorBidi"/>
              </w:rPr>
              <w:t xml:space="preserve"> (online)</w:t>
            </w:r>
          </w:p>
          <w:p w14:paraId="19E055D8" w14:textId="0199CFF1" w:rsidR="001F02EE" w:rsidRPr="007700EF" w:rsidRDefault="00276642" w:rsidP="00276642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Jarkko </w:t>
            </w:r>
            <w:proofErr w:type="spellStart"/>
            <w:r>
              <w:rPr>
                <w:rFonts w:cstheme="majorBidi"/>
              </w:rPr>
              <w:t>Niemala</w:t>
            </w:r>
            <w:proofErr w:type="spellEnd"/>
            <w:r>
              <w:rPr>
                <w:rFonts w:cstheme="majorBidi"/>
              </w:rPr>
              <w:t xml:space="preserve">, </w:t>
            </w:r>
            <w:proofErr w:type="spellStart"/>
            <w:r>
              <w:rPr>
                <w:rFonts w:cstheme="majorBidi"/>
              </w:rPr>
              <w:t>MVision</w:t>
            </w:r>
            <w:proofErr w:type="spellEnd"/>
            <w:r>
              <w:rPr>
                <w:rFonts w:cstheme="majorBidi"/>
              </w:rPr>
              <w:t xml:space="preserve"> 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4D0511C2" w:rsidR="00EC0B8B" w:rsidRDefault="00EC0B8B" w:rsidP="004D026C">
            <w:pPr>
              <w:pStyle w:val="ezdravienormal"/>
            </w:pPr>
            <w:r>
              <w:t xml:space="preserve">Bod </w:t>
            </w:r>
            <w:r w:rsidR="00493CFC">
              <w:t>1</w:t>
            </w:r>
          </w:p>
        </w:tc>
        <w:tc>
          <w:tcPr>
            <w:tcW w:w="6633" w:type="dxa"/>
            <w:vAlign w:val="center"/>
          </w:tcPr>
          <w:p w14:paraId="69AD009F" w14:textId="29BDE9AB" w:rsidR="0088627E" w:rsidRDefault="3958ECAA" w:rsidP="00411CB3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4FE682E5" w:rsidR="00040C2A" w:rsidRDefault="00493CFC" w:rsidP="004D026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7D0E67A4" w14:textId="0A99D8E2" w:rsidR="00040C2A" w:rsidRDefault="00D54E27" w:rsidP="00493CFC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 xml:space="preserve">ontúrovanie </w:t>
            </w:r>
            <w:r w:rsidR="00493CFC">
              <w:t>testovacích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40C6616B" w:rsidR="0088627E" w:rsidRDefault="00493CFC" w:rsidP="004D026C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AE17E55" w14:textId="00C12109" w:rsidR="0088627E" w:rsidRDefault="00D54E27" w:rsidP="00297F40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 xml:space="preserve">kontúrovaných </w:t>
            </w:r>
            <w:r w:rsidR="00493CFC">
              <w:t xml:space="preserve">testovacích </w:t>
            </w:r>
            <w:r w:rsidR="3958ECAA">
              <w:t>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70C2FF88" w14:textId="77777777" w:rsidR="00796241" w:rsidRDefault="00796241" w:rsidP="00796241">
            <w:pPr>
              <w:pStyle w:val="ezdravienormal"/>
            </w:pPr>
            <w:r>
              <w:t>24.09.2024</w:t>
            </w:r>
          </w:p>
          <w:p w14:paraId="3DC7CDEA" w14:textId="77777777" w:rsidR="00317D97" w:rsidRDefault="00411CB3" w:rsidP="00411CB3">
            <w:pPr>
              <w:pStyle w:val="ezdravienormal"/>
              <w:jc w:val="both"/>
              <w:rPr>
                <w:rFonts w:cstheme="majorBidi"/>
              </w:rPr>
            </w:pPr>
            <w:r w:rsidRPr="00411CB3">
              <w:rPr>
                <w:rFonts w:cstheme="majorBidi"/>
              </w:rPr>
              <w:t>Mgr. Tomáš Švec otvoril pracovné stretnutie a</w:t>
            </w:r>
            <w:r w:rsidRPr="00411CB3">
              <w:rPr>
                <w:rFonts w:ascii="Arial" w:hAnsi="Arial" w:cs="Arial"/>
              </w:rPr>
              <w:t> </w:t>
            </w:r>
            <w:r w:rsidRPr="00411CB3">
              <w:rPr>
                <w:rFonts w:cstheme="majorBidi"/>
              </w:rPr>
              <w:t>priv</w:t>
            </w:r>
            <w:r w:rsidRPr="00411CB3">
              <w:rPr>
                <w:rFonts w:ascii="Corbel" w:hAnsi="Corbel" w:cs="Corbel"/>
              </w:rPr>
              <w:t>í</w:t>
            </w:r>
            <w:r w:rsidRPr="00411CB3">
              <w:rPr>
                <w:rFonts w:cstheme="majorBidi"/>
              </w:rPr>
              <w:t>tal pr</w:t>
            </w:r>
            <w:r w:rsidRPr="00411CB3">
              <w:rPr>
                <w:rFonts w:ascii="Corbel" w:hAnsi="Corbel" w:cs="Corbel"/>
              </w:rPr>
              <w:t>í</w:t>
            </w:r>
            <w:r w:rsidRPr="00411CB3">
              <w:rPr>
                <w:rFonts w:cstheme="majorBidi"/>
              </w:rPr>
              <w:t>tomn</w:t>
            </w:r>
            <w:r w:rsidRPr="00411CB3">
              <w:rPr>
                <w:rFonts w:ascii="Corbel" w:hAnsi="Corbel" w:cs="Corbel"/>
              </w:rPr>
              <w:t>ý</w:t>
            </w:r>
            <w:r w:rsidRPr="00411CB3">
              <w:rPr>
                <w:rFonts w:cstheme="majorBidi"/>
              </w:rPr>
              <w:t xml:space="preserve">ch </w:t>
            </w:r>
            <w:r w:rsidRPr="00411CB3">
              <w:rPr>
                <w:rFonts w:ascii="Corbel" w:hAnsi="Corbel" w:cs="Corbel"/>
              </w:rPr>
              <w:t>č</w:t>
            </w:r>
            <w:r w:rsidRPr="00411CB3">
              <w:rPr>
                <w:rFonts w:cstheme="majorBidi"/>
              </w:rPr>
              <w:t>lenov stretnutia k</w:t>
            </w:r>
            <w:r w:rsidRPr="00411CB3">
              <w:rPr>
                <w:rFonts w:ascii="Arial" w:hAnsi="Arial" w:cs="Arial"/>
              </w:rPr>
              <w:t> </w:t>
            </w:r>
            <w:r w:rsidRPr="00411CB3">
              <w:rPr>
                <w:rFonts w:cstheme="majorBidi"/>
              </w:rPr>
              <w:t xml:space="preserve"> n</w:t>
            </w:r>
            <w:r w:rsidRPr="00411CB3">
              <w:rPr>
                <w:rFonts w:ascii="Corbel" w:hAnsi="Corbel" w:cs="Corbel"/>
              </w:rPr>
              <w:t>á</w:t>
            </w:r>
            <w:r w:rsidRPr="00411CB3">
              <w:rPr>
                <w:rFonts w:cstheme="majorBidi"/>
              </w:rPr>
              <w:t>stroju na zabezpe</w:t>
            </w:r>
            <w:r w:rsidRPr="00411CB3">
              <w:rPr>
                <w:rFonts w:ascii="Corbel" w:hAnsi="Corbel" w:cs="Corbel"/>
              </w:rPr>
              <w:t>č</w:t>
            </w:r>
            <w:r w:rsidRPr="00411CB3">
              <w:rPr>
                <w:rFonts w:cstheme="majorBidi"/>
              </w:rPr>
              <w:t>enie pl</w:t>
            </w:r>
            <w:r w:rsidRPr="00411CB3">
              <w:rPr>
                <w:rFonts w:ascii="Corbel" w:hAnsi="Corbel" w:cs="Corbel"/>
              </w:rPr>
              <w:t>á</w:t>
            </w:r>
            <w:r w:rsidRPr="00411CB3">
              <w:rPr>
                <w:rFonts w:cstheme="majorBidi"/>
              </w:rPr>
              <w:t>novania r</w:t>
            </w:r>
            <w:r w:rsidRPr="00411CB3">
              <w:rPr>
                <w:rFonts w:ascii="Corbel" w:hAnsi="Corbel" w:cs="Corbel"/>
              </w:rPr>
              <w:t>á</w:t>
            </w:r>
            <w:r w:rsidRPr="00411CB3">
              <w:rPr>
                <w:rFonts w:cstheme="majorBidi"/>
              </w:rPr>
              <w:t>dioterapie s podporou umelej inteligencie s cie</w:t>
            </w:r>
            <w:r w:rsidRPr="00411CB3">
              <w:rPr>
                <w:rFonts w:ascii="Corbel" w:hAnsi="Corbel" w:cs="Corbel"/>
              </w:rPr>
              <w:t>ľ</w:t>
            </w:r>
            <w:r w:rsidRPr="00411CB3">
              <w:rPr>
                <w:rFonts w:cstheme="majorBidi"/>
              </w:rPr>
              <w:t xml:space="preserve">om v zmysle </w:t>
            </w:r>
            <w:r w:rsidRPr="00411CB3">
              <w:rPr>
                <w:rFonts w:ascii="Corbel" w:hAnsi="Corbel" w:cs="Corbel"/>
              </w:rPr>
              <w:t>č</w:t>
            </w:r>
            <w:r w:rsidRPr="00411CB3">
              <w:rPr>
                <w:rFonts w:cstheme="majorBidi"/>
              </w:rPr>
              <w:t>asti 2.1 Rozsah ponuky anatomických štruktúr - Kritérií a metodiky vyhodnotenia verejnej súťaže na „Nástroj na zlepšenie plánovania rádioterapie za podpory umelej inteligencie“ vykonať spracovanie a kontúrovanie zostavy „ROI“ na identifikáciu rozsahu</w:t>
            </w:r>
            <w:r>
              <w:rPr>
                <w:rFonts w:cstheme="majorBidi"/>
              </w:rPr>
              <w:t xml:space="preserve"> ponuky anatomických štruktúr. </w:t>
            </w:r>
          </w:p>
          <w:p w14:paraId="299D76B7" w14:textId="682C22FD" w:rsidR="00796241" w:rsidRDefault="00796241" w:rsidP="00796241">
            <w:pPr>
              <w:pStyle w:val="ezdravienormal"/>
            </w:pPr>
            <w:r>
              <w:t>2</w:t>
            </w:r>
            <w:r>
              <w:t>5</w:t>
            </w:r>
            <w:r>
              <w:t>.09.2024</w:t>
            </w:r>
          </w:p>
          <w:p w14:paraId="4480B296" w14:textId="12C9B5F1" w:rsidR="00796241" w:rsidRDefault="00796241" w:rsidP="00796241">
            <w:pPr>
              <w:pStyle w:val="ezdravienormal"/>
              <w:jc w:val="left"/>
            </w:pPr>
            <w:r>
              <w:t>Na základe požiadavky uchádzača z </w:t>
            </w:r>
            <w:proofErr w:type="spellStart"/>
            <w:r>
              <w:t>dôvodou</w:t>
            </w:r>
            <w:proofErr w:type="spellEnd"/>
            <w:r>
              <w:t xml:space="preserve"> identifikácie chyby, prebehlo </w:t>
            </w:r>
            <w:r w:rsidR="0049237A">
              <w:t xml:space="preserve">opravné </w:t>
            </w:r>
            <w:r>
              <w:t>kontúrovanie dvoch štruktúr.</w:t>
            </w:r>
          </w:p>
          <w:p w14:paraId="1742E6A5" w14:textId="03D1FB2C" w:rsidR="00796241" w:rsidRPr="00411CB3" w:rsidRDefault="00796241" w:rsidP="00411CB3">
            <w:pPr>
              <w:pStyle w:val="ezdravienormal"/>
              <w:jc w:val="both"/>
              <w:rPr>
                <w:rFonts w:cstheme="majorBidi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EEF9384" w:rsidR="00B50130" w:rsidRPr="00040C2A" w:rsidRDefault="00493CFC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0EB552D5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 w:rsidR="00493CFC">
              <w:rPr>
                <w:rStyle w:val="spellingerror"/>
                <w:rFonts w:cs="Calibri"/>
                <w:shd w:val="clear" w:color="auto" w:fill="FFFFFF"/>
              </w:rPr>
              <w:t>testovaciu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množinu </w:t>
            </w:r>
            <w:r w:rsidR="00CF3D28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CF3D28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>riešenia</w:t>
            </w:r>
            <w:r w:rsidR="00493CFC">
              <w:rPr>
                <w:rStyle w:val="spellingerror"/>
                <w:rFonts w:cs="Calibri"/>
                <w:shd w:val="clear" w:color="auto" w:fill="FFFFFF"/>
              </w:rPr>
              <w:t>.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21B407DF" w:rsidR="00B50130" w:rsidRPr="00040C2A" w:rsidRDefault="00493CFC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377AA244" w14:textId="032C5DCE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493CFC" w:rsidRPr="00493CFC">
              <w:rPr>
                <w:b/>
                <w:bCs/>
                <w:i/>
                <w:iCs/>
                <w:u w:val="single"/>
              </w:rPr>
              <w:t xml:space="preserve">testovacích 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>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747DE7A4" w:rsidR="00CA1F12" w:rsidRPr="00040C2A" w:rsidRDefault="00493CFC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21C31BB0" w:rsidR="00040C2A" w:rsidRPr="00040C2A" w:rsidRDefault="00EE2E3C" w:rsidP="00411CB3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lastRenderedPageBreak/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vykontúrované</w:t>
            </w:r>
            <w:proofErr w:type="spellEnd"/>
            <w:r>
              <w:rPr>
                <w:szCs w:val="20"/>
              </w:rPr>
              <w:t xml:space="preserve">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493CFC">
              <w:rPr>
                <w:rStyle w:val="eop"/>
                <w:rFonts w:cs="Calibri"/>
              </w:rPr>
              <w:t xml:space="preserve">do </w:t>
            </w:r>
            <w:r w:rsidR="00B942FA">
              <w:rPr>
                <w:rStyle w:val="eop"/>
                <w:rFonts w:cs="Calibri"/>
              </w:rPr>
              <w:t>cloudového riešenia</w:t>
            </w:r>
            <w:r w:rsidR="00493CFC">
              <w:rPr>
                <w:rStyle w:val="eop"/>
                <w:rFonts w:cs="Calibri"/>
              </w:rPr>
              <w:t xml:space="preserve"> v rámci</w:t>
            </w:r>
            <w:r w:rsidR="00897CE1">
              <w:rPr>
                <w:rStyle w:val="eop"/>
                <w:rFonts w:cs="Calibri"/>
              </w:rPr>
              <w:t xml:space="preserve">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Záver</w:t>
            </w:r>
          </w:p>
        </w:tc>
        <w:tc>
          <w:tcPr>
            <w:tcW w:w="7683" w:type="dxa"/>
            <w:vAlign w:val="center"/>
          </w:tcPr>
          <w:p w14:paraId="6F8C837F" w14:textId="50288C19" w:rsidR="006F3BCF" w:rsidRPr="00040C2A" w:rsidRDefault="00D0756A" w:rsidP="002704F6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CF3D28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CF3D28">
              <w:rPr>
                <w:rFonts w:cstheme="majorHAnsi"/>
                <w:szCs w:val="20"/>
              </w:rPr>
              <w:t>vykontú</w:t>
            </w:r>
            <w:r w:rsidR="004552EC">
              <w:rPr>
                <w:rFonts w:cstheme="majorHAnsi"/>
                <w:szCs w:val="20"/>
              </w:rPr>
              <w:t>rovanie</w:t>
            </w:r>
            <w:proofErr w:type="spellEnd"/>
            <w:r w:rsidR="004552EC">
              <w:rPr>
                <w:rFonts w:cstheme="majorHAnsi"/>
                <w:szCs w:val="20"/>
              </w:rPr>
              <w:t xml:space="preserve"> CT </w:t>
            </w:r>
            <w:r w:rsidR="00CF3D28">
              <w:rPr>
                <w:rFonts w:cstheme="majorHAnsi"/>
                <w:szCs w:val="20"/>
              </w:rPr>
              <w:t>vyšetrení</w:t>
            </w:r>
            <w:r w:rsidR="00493CFC">
              <w:rPr>
                <w:rFonts w:cstheme="majorHAnsi"/>
                <w:szCs w:val="20"/>
              </w:rPr>
              <w:t>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38CCD0B4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246F5A2A" w14:textId="7B522AF5" w:rsidR="00752A19" w:rsidRDefault="00752A19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1A46ED5F" w14:textId="2326054C" w:rsidR="00752A19" w:rsidRDefault="00752A19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4A5F80D" w14:textId="77777777" w:rsidR="00752A19" w:rsidRDefault="00752A19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04443700" w:rsidR="00317D97" w:rsidRDefault="00276642" w:rsidP="00E354CC">
            <w:pPr>
              <w:pStyle w:val="ezdravienormal"/>
            </w:pPr>
            <w:r>
              <w:t>24</w:t>
            </w:r>
            <w:r w:rsidR="00493CFC">
              <w:t>.09.2024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156E815D" w:rsidR="00317D97" w:rsidRDefault="00276642" w:rsidP="00843DEC">
            <w:pPr>
              <w:pStyle w:val="ezdravienormal"/>
            </w:pPr>
            <w:r>
              <w:t>24</w:t>
            </w:r>
            <w:r w:rsidR="00493CFC">
              <w:t>.09.2024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55CD9" w14:textId="77777777" w:rsidR="007D50D7" w:rsidRDefault="007D50D7" w:rsidP="00B00750">
      <w:pPr>
        <w:spacing w:after="0" w:line="240" w:lineRule="auto"/>
      </w:pPr>
      <w:r>
        <w:separator/>
      </w:r>
    </w:p>
    <w:p w14:paraId="4627BEE9" w14:textId="77777777" w:rsidR="007D50D7" w:rsidRDefault="007D50D7"/>
    <w:p w14:paraId="7DD3BCD8" w14:textId="77777777" w:rsidR="007D50D7" w:rsidRDefault="007D50D7"/>
    <w:p w14:paraId="3F00A042" w14:textId="77777777" w:rsidR="007D50D7" w:rsidRDefault="007D50D7"/>
  </w:endnote>
  <w:endnote w:type="continuationSeparator" w:id="0">
    <w:p w14:paraId="1D740B1F" w14:textId="77777777" w:rsidR="007D50D7" w:rsidRDefault="007D50D7" w:rsidP="00B00750">
      <w:pPr>
        <w:spacing w:after="0" w:line="240" w:lineRule="auto"/>
      </w:pPr>
      <w:r>
        <w:continuationSeparator/>
      </w:r>
    </w:p>
    <w:p w14:paraId="07DB64C7" w14:textId="77777777" w:rsidR="007D50D7" w:rsidRDefault="007D50D7"/>
    <w:p w14:paraId="06B5E8D5" w14:textId="77777777" w:rsidR="007D50D7" w:rsidRDefault="007D50D7"/>
    <w:p w14:paraId="0BB1F23F" w14:textId="77777777" w:rsidR="007D50D7" w:rsidRDefault="007D50D7"/>
  </w:endnote>
  <w:endnote w:type="continuationNotice" w:id="1">
    <w:p w14:paraId="5A265D34" w14:textId="77777777" w:rsidR="007D50D7" w:rsidRDefault="007D50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01BE1E36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2704F6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2704F6" w:rsidRPr="002704F6">
        <w:rPr>
          <w:noProof/>
          <w:lang w:val="en-US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136C872C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2704F6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2704F6" w:rsidRPr="002704F6">
        <w:rPr>
          <w:noProof/>
          <w:lang w:val="en-US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69AF9" w14:textId="77777777" w:rsidR="007D50D7" w:rsidRDefault="007D50D7" w:rsidP="00B00750">
      <w:pPr>
        <w:spacing w:after="0" w:line="240" w:lineRule="auto"/>
      </w:pPr>
      <w:r>
        <w:separator/>
      </w:r>
    </w:p>
    <w:p w14:paraId="0D641149" w14:textId="77777777" w:rsidR="007D50D7" w:rsidRDefault="007D50D7"/>
    <w:p w14:paraId="52F7D44B" w14:textId="77777777" w:rsidR="007D50D7" w:rsidRDefault="007D50D7"/>
    <w:p w14:paraId="0898129F" w14:textId="77777777" w:rsidR="007D50D7" w:rsidRDefault="007D50D7"/>
  </w:footnote>
  <w:footnote w:type="continuationSeparator" w:id="0">
    <w:p w14:paraId="57965180" w14:textId="77777777" w:rsidR="007D50D7" w:rsidRDefault="007D50D7" w:rsidP="00B00750">
      <w:pPr>
        <w:spacing w:after="0" w:line="240" w:lineRule="auto"/>
      </w:pPr>
      <w:r>
        <w:continuationSeparator/>
      </w:r>
    </w:p>
    <w:p w14:paraId="3CC18C1E" w14:textId="77777777" w:rsidR="007D50D7" w:rsidRDefault="007D50D7"/>
    <w:p w14:paraId="682934F6" w14:textId="77777777" w:rsidR="007D50D7" w:rsidRDefault="007D50D7"/>
    <w:p w14:paraId="0FE1A7F3" w14:textId="77777777" w:rsidR="007D50D7" w:rsidRDefault="007D50D7"/>
  </w:footnote>
  <w:footnote w:type="continuationNotice" w:id="1">
    <w:p w14:paraId="6DDADBE6" w14:textId="77777777" w:rsidR="007D50D7" w:rsidRDefault="007D50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 w16cid:durableId="1240366434">
    <w:abstractNumId w:val="0"/>
  </w:num>
  <w:num w:numId="2" w16cid:durableId="1494560918">
    <w:abstractNumId w:val="1"/>
  </w:num>
  <w:num w:numId="3" w16cid:durableId="785545686">
    <w:abstractNumId w:val="38"/>
  </w:num>
  <w:num w:numId="4" w16cid:durableId="1528638446">
    <w:abstractNumId w:val="16"/>
  </w:num>
  <w:num w:numId="5" w16cid:durableId="1397051402">
    <w:abstractNumId w:val="46"/>
  </w:num>
  <w:num w:numId="6" w16cid:durableId="906838703">
    <w:abstractNumId w:val="10"/>
  </w:num>
  <w:num w:numId="7" w16cid:durableId="1869485073">
    <w:abstractNumId w:val="37"/>
  </w:num>
  <w:num w:numId="8" w16cid:durableId="1731348134">
    <w:abstractNumId w:val="45"/>
  </w:num>
  <w:num w:numId="9" w16cid:durableId="86967456">
    <w:abstractNumId w:val="24"/>
  </w:num>
  <w:num w:numId="10" w16cid:durableId="1502695317">
    <w:abstractNumId w:val="39"/>
  </w:num>
  <w:num w:numId="11" w16cid:durableId="1659534826">
    <w:abstractNumId w:val="44"/>
  </w:num>
  <w:num w:numId="12" w16cid:durableId="357700964">
    <w:abstractNumId w:val="19"/>
  </w:num>
  <w:num w:numId="13" w16cid:durableId="1624534173">
    <w:abstractNumId w:val="54"/>
  </w:num>
  <w:num w:numId="14" w16cid:durableId="871460080">
    <w:abstractNumId w:val="35"/>
  </w:num>
  <w:num w:numId="15" w16cid:durableId="598804795">
    <w:abstractNumId w:val="27"/>
  </w:num>
  <w:num w:numId="16" w16cid:durableId="732124708">
    <w:abstractNumId w:val="34"/>
  </w:num>
  <w:num w:numId="17" w16cid:durableId="489054327">
    <w:abstractNumId w:val="18"/>
  </w:num>
  <w:num w:numId="18" w16cid:durableId="808129841">
    <w:abstractNumId w:val="9"/>
  </w:num>
  <w:num w:numId="19" w16cid:durableId="869299657">
    <w:abstractNumId w:val="11"/>
  </w:num>
  <w:num w:numId="20" w16cid:durableId="472404262">
    <w:abstractNumId w:val="49"/>
  </w:num>
  <w:num w:numId="21" w16cid:durableId="325255461">
    <w:abstractNumId w:val="50"/>
  </w:num>
  <w:num w:numId="22" w16cid:durableId="229662197">
    <w:abstractNumId w:val="31"/>
  </w:num>
  <w:num w:numId="23" w16cid:durableId="1484664933">
    <w:abstractNumId w:val="43"/>
  </w:num>
  <w:num w:numId="24" w16cid:durableId="835413299">
    <w:abstractNumId w:val="29"/>
  </w:num>
  <w:num w:numId="25" w16cid:durableId="442461558">
    <w:abstractNumId w:val="41"/>
  </w:num>
  <w:num w:numId="26" w16cid:durableId="598371925">
    <w:abstractNumId w:val="23"/>
  </w:num>
  <w:num w:numId="27" w16cid:durableId="150800210">
    <w:abstractNumId w:val="53"/>
  </w:num>
  <w:num w:numId="28" w16cid:durableId="1187016555">
    <w:abstractNumId w:val="40"/>
  </w:num>
  <w:num w:numId="29" w16cid:durableId="406997835">
    <w:abstractNumId w:val="51"/>
  </w:num>
  <w:num w:numId="30" w16cid:durableId="2138571879">
    <w:abstractNumId w:val="36"/>
  </w:num>
  <w:num w:numId="31" w16cid:durableId="389306769">
    <w:abstractNumId w:val="8"/>
  </w:num>
  <w:num w:numId="32" w16cid:durableId="608776345">
    <w:abstractNumId w:val="30"/>
  </w:num>
  <w:num w:numId="33" w16cid:durableId="1799490304">
    <w:abstractNumId w:val="25"/>
  </w:num>
  <w:num w:numId="34" w16cid:durableId="894463208">
    <w:abstractNumId w:val="42"/>
  </w:num>
  <w:num w:numId="35" w16cid:durableId="2031494792">
    <w:abstractNumId w:val="15"/>
  </w:num>
  <w:num w:numId="36" w16cid:durableId="883374076">
    <w:abstractNumId w:val="26"/>
  </w:num>
  <w:num w:numId="37" w16cid:durableId="1214998763">
    <w:abstractNumId w:val="33"/>
  </w:num>
  <w:num w:numId="38" w16cid:durableId="347298425">
    <w:abstractNumId w:val="26"/>
    <w:lvlOverride w:ilvl="0">
      <w:startOverride w:val="1"/>
    </w:lvlOverride>
  </w:num>
  <w:num w:numId="39" w16cid:durableId="1276521843">
    <w:abstractNumId w:val="26"/>
    <w:lvlOverride w:ilvl="0">
      <w:startOverride w:val="1"/>
    </w:lvlOverride>
  </w:num>
  <w:num w:numId="40" w16cid:durableId="491913374">
    <w:abstractNumId w:val="21"/>
  </w:num>
  <w:num w:numId="41" w16cid:durableId="499590488">
    <w:abstractNumId w:val="32"/>
  </w:num>
  <w:num w:numId="42" w16cid:durableId="508065329">
    <w:abstractNumId w:val="20"/>
  </w:num>
  <w:num w:numId="43" w16cid:durableId="1264411844">
    <w:abstractNumId w:val="52"/>
  </w:num>
  <w:num w:numId="44" w16cid:durableId="1507591251">
    <w:abstractNumId w:val="13"/>
  </w:num>
  <w:num w:numId="45" w16cid:durableId="32397177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52867828">
    <w:abstractNumId w:val="17"/>
  </w:num>
  <w:num w:numId="47" w16cid:durableId="487013338">
    <w:abstractNumId w:val="48"/>
  </w:num>
  <w:num w:numId="48" w16cid:durableId="1000814718">
    <w:abstractNumId w:val="47"/>
  </w:num>
  <w:num w:numId="49" w16cid:durableId="1746494738">
    <w:abstractNumId w:val="12"/>
  </w:num>
  <w:num w:numId="50" w16cid:durableId="196453109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B7D"/>
    <w:rsid w:val="00000CA4"/>
    <w:rsid w:val="000105A6"/>
    <w:rsid w:val="000120B5"/>
    <w:rsid w:val="00012706"/>
    <w:rsid w:val="00012FF8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C96"/>
    <w:rsid w:val="00061F86"/>
    <w:rsid w:val="00064F0B"/>
    <w:rsid w:val="000650DA"/>
    <w:rsid w:val="000658EF"/>
    <w:rsid w:val="00065B9A"/>
    <w:rsid w:val="00067676"/>
    <w:rsid w:val="00073B8A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0241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5BA5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04F6"/>
    <w:rsid w:val="00271387"/>
    <w:rsid w:val="0027603B"/>
    <w:rsid w:val="00276642"/>
    <w:rsid w:val="002776BF"/>
    <w:rsid w:val="002812F2"/>
    <w:rsid w:val="00281ACA"/>
    <w:rsid w:val="00281AE3"/>
    <w:rsid w:val="00284512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4EB9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1CB3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237A"/>
    <w:rsid w:val="0049342D"/>
    <w:rsid w:val="00493CFC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03B23"/>
    <w:rsid w:val="00515D77"/>
    <w:rsid w:val="00520C35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5359C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19"/>
    <w:rsid w:val="00752ACB"/>
    <w:rsid w:val="00752CD3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96241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0D7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117"/>
    <w:rsid w:val="00A917AD"/>
    <w:rsid w:val="00A94FAE"/>
    <w:rsid w:val="00A9523A"/>
    <w:rsid w:val="00A956DC"/>
    <w:rsid w:val="00A96397"/>
    <w:rsid w:val="00AA2621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11F2"/>
    <w:rsid w:val="00B8564B"/>
    <w:rsid w:val="00B8571F"/>
    <w:rsid w:val="00B86596"/>
    <w:rsid w:val="00B87729"/>
    <w:rsid w:val="00B942FA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09DF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3D28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BC1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06C9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191946,#eb007d"/>
    </o:shapedefaults>
    <o:shapelayout v:ext="edit">
      <o:idmap v:ext="edit" data="2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Vraz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A945A-0C86-4DDF-97E4-8BB6C6DA6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0.dotx</Template>
  <TotalTime>0</TotalTime>
  <Pages>2</Pages>
  <Words>262</Words>
  <Characters>1652</Characters>
  <Application>Microsoft Office Word</Application>
  <DocSecurity>0</DocSecurity>
  <Lines>48</Lines>
  <Paragraphs>34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2024-10-22T07:25:00Z</dcterms:created>
  <dcterms:modified xsi:type="dcterms:W3CDTF">2024-10-22T07:25:00Z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